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bookmarkStart w:id="0" w:name="block_33139769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bookmarkStart w:id="1" w:name="BM9e261362_ffd0_48e2_97ec_67d0cfd64d9a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Министерство образования Приморского края </w:t>
      </w:r>
      <w:bookmarkEnd w:id="1"/>
    </w:p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bookmarkStart w:id="2" w:name="fa857474_d364_4484_b584_baf24ad6f13e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Михайловского муниципального района</w:t>
      </w:r>
      <w:bookmarkEnd w:id="2"/>
    </w:p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A35FA2" w:rsidRPr="00BD6C78">
        <w:tc>
          <w:tcPr>
            <w:tcW w:w="3114" w:type="dxa"/>
          </w:tcPr>
          <w:p w:rsidR="00A35FA2" w:rsidRPr="002C2F98" w:rsidRDefault="00A35FA2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35FA2" w:rsidRPr="002C2F98" w:rsidRDefault="00A35FA2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A35FA2" w:rsidRPr="002C2F98" w:rsidRDefault="00A35FA2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5FA2" w:rsidRPr="002C2F98" w:rsidRDefault="00A35F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A35FA2" w:rsidRDefault="00A35FA2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6</w:t>
            </w:r>
          </w:p>
          <w:p w:rsidR="00A35FA2" w:rsidRPr="002C2F98" w:rsidRDefault="00A35FA2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</w:t>
            </w: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A35FA2" w:rsidRPr="002C2F98" w:rsidRDefault="00A35F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35FA2" w:rsidRPr="002C2F98" w:rsidRDefault="00A35FA2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35FA2" w:rsidRPr="002C2F98" w:rsidRDefault="00A35FA2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A35FA2" w:rsidRPr="002C2F98" w:rsidRDefault="00A35FA2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5FA2" w:rsidRPr="002C2F98" w:rsidRDefault="00A35F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A35FA2" w:rsidRDefault="00A35FA2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35FA2" w:rsidRPr="002C2F98" w:rsidRDefault="00A35FA2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A35FA2" w:rsidRPr="002C2F98" w:rsidRDefault="00A35F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35FA2" w:rsidRPr="002C2F98" w:rsidRDefault="00A35FA2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35FA2" w:rsidRPr="002C2F98" w:rsidRDefault="00A35FA2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35FA2" w:rsidRPr="002C2F98" w:rsidRDefault="00A35FA2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5FA2" w:rsidRPr="002C2F98" w:rsidRDefault="00A35FA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A35FA2" w:rsidRDefault="00A35FA2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A35FA2" w:rsidRPr="002C2F98" w:rsidRDefault="00A35FA2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«18» июня   2024 г.</w:t>
            </w:r>
          </w:p>
          <w:p w:rsidR="00A35FA2" w:rsidRPr="002C2F98" w:rsidRDefault="00A35F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4361126)</w:t>
      </w: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предмета «Информатика. Базовый уровень»</w:t>
      </w:r>
    </w:p>
    <w:p w:rsidR="00A35FA2" w:rsidRPr="00BD6C78" w:rsidRDefault="00A35FA2">
      <w:pPr>
        <w:spacing w:after="0" w:line="408" w:lineRule="auto"/>
        <w:ind w:left="120"/>
        <w:jc w:val="center"/>
        <w:rPr>
          <w:lang w:val="ru-RU"/>
        </w:rPr>
      </w:pP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BD6C7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</w:p>
    <w:p w:rsidR="00A35FA2" w:rsidRPr="00BD6C78" w:rsidRDefault="00A35FA2">
      <w:pPr>
        <w:spacing w:after="0"/>
        <w:ind w:left="120"/>
        <w:jc w:val="center"/>
        <w:rPr>
          <w:lang w:val="ru-RU"/>
        </w:rPr>
      </w:pPr>
      <w:bookmarkStart w:id="3" w:name="ae4c76de_41ab_46d4_9fe8_5c6b8c856b06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BM22e736e0_d89d_49da_83ee_47ec29d46038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уч.год</w:t>
      </w:r>
      <w:bookmarkEnd w:id="4"/>
    </w:p>
    <w:p w:rsidR="00A35FA2" w:rsidRPr="00BD6C78" w:rsidRDefault="00A35FA2">
      <w:pPr>
        <w:spacing w:after="0"/>
        <w:ind w:left="120"/>
        <w:rPr>
          <w:lang w:val="ru-RU"/>
        </w:rPr>
      </w:pPr>
    </w:p>
    <w:p w:rsidR="00A35FA2" w:rsidRPr="00BD6C78" w:rsidRDefault="00A35FA2">
      <w:pPr>
        <w:rPr>
          <w:lang w:val="ru-RU"/>
        </w:rPr>
        <w:sectPr w:rsidR="00A35FA2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A35FA2" w:rsidRPr="00BD6C78" w:rsidRDefault="00A35FA2">
      <w:pPr>
        <w:spacing w:after="0" w:line="264" w:lineRule="auto"/>
        <w:ind w:left="120"/>
        <w:jc w:val="both"/>
        <w:rPr>
          <w:lang w:val="ru-RU"/>
        </w:rPr>
      </w:pPr>
      <w:bookmarkStart w:id="5" w:name="block_33139770"/>
      <w:bookmarkEnd w:id="0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ПОЯСНИТЕЛЬНАЯ ЗАПИСКА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в основном общем образовании отражает: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грамотность;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теоретические основы информатики;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и программирование;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M9c77c369_253a_42d0_9f35_54c4c9eeb23c"/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A35FA2" w:rsidRPr="00BD6C78" w:rsidRDefault="00A35FA2">
      <w:pPr>
        <w:rPr>
          <w:rFonts w:ascii="Times New Roman" w:hAnsi="Times New Roman" w:cs="Times New Roman"/>
          <w:sz w:val="24"/>
          <w:szCs w:val="24"/>
          <w:lang w:val="ru-RU"/>
        </w:rPr>
        <w:sectPr w:rsidR="00A35FA2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_33139771"/>
      <w:bookmarkEnd w:id="5"/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ОБУЧЕНИЯ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 КЛАСС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Теоретические основы информатики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Системы счисления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система счисления.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операции в двоичной системе счисления.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Элементы математической логики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элементы. Знакомство с логическими основами компьютера.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Алгоритмы и программирование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Исполнители и алгоритмы. Алгоритмические конструкции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алгоритма. Исполнители алгоритмов. Алгоритм как план управления исполнителем.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алгоритма. Способы записи алгоритма (словесный, в виде блок-схемы, программа).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Язык программирования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программирования (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программирования: редактор текста программ, транслятор, отладчик.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Переменная: тип, имя, значение. Целые, вещественные и символьные переменные.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Анализ алгоритмов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rPr>
          <w:rFonts w:ascii="Times New Roman" w:hAnsi="Times New Roman" w:cs="Times New Roman"/>
          <w:sz w:val="24"/>
          <w:szCs w:val="24"/>
          <w:lang w:val="ru-RU"/>
        </w:rPr>
        <w:sectPr w:rsidR="00A35FA2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_33139772"/>
      <w:bookmarkEnd w:id="7"/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1) патриотического воспитания: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2) духовно-нравственного воспитания: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3) гражданского воспитания: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4) ценностей научного познания: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5) формирования культуры здоровья: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6) трудового воспитания: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7) экологического воспитания: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8) адаптации обучающегося к изменяющимся условиям социальной и природной среды: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A35FA2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действия: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Работа с информацией: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Общение: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Самоконтроль (рефлексия):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Эмоциональный интеллект: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Принятие себя и других: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D6C7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8 классе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A35FA2" w:rsidRPr="00BD6C78" w:rsidRDefault="00A35F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Паскаль,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D6C7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BD6C78">
        <w:rPr>
          <w:rFonts w:ascii="Times New Roman" w:hAnsi="Times New Roman" w:cs="Times New Roman"/>
          <w:color w:val="000000"/>
          <w:sz w:val="24"/>
          <w:szCs w:val="24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A35FA2" w:rsidRPr="00BD6C78" w:rsidRDefault="00A35F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5FA2" w:rsidRPr="00BD6C78" w:rsidRDefault="00A35FA2">
      <w:pPr>
        <w:rPr>
          <w:rFonts w:ascii="Times New Roman" w:hAnsi="Times New Roman" w:cs="Times New Roman"/>
          <w:sz w:val="24"/>
          <w:szCs w:val="24"/>
          <w:lang w:val="ru-RU"/>
        </w:rPr>
        <w:sectPr w:rsidR="00A35FA2" w:rsidRPr="00BD6C78">
          <w:pgSz w:w="11906" w:h="16383"/>
          <w:pgMar w:top="1134" w:right="850" w:bottom="1134" w:left="1701" w:header="720" w:footer="720" w:gutter="0"/>
          <w:cols w:space="720"/>
        </w:sectPr>
      </w:pPr>
    </w:p>
    <w:p w:rsidR="00A35FA2" w:rsidRDefault="00A35FA2">
      <w:pPr>
        <w:spacing w:after="0"/>
        <w:ind w:left="120"/>
      </w:pPr>
      <w:bookmarkStart w:id="9" w:name="block_33139774"/>
      <w:bookmarkEnd w:id="8"/>
      <w:r w:rsidRPr="00BD6C7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A35FA2" w:rsidRDefault="00A35FA2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 КЛАСС </w:t>
      </w:r>
    </w:p>
    <w:tbl>
      <w:tblPr>
        <w:tblW w:w="0" w:type="auto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58"/>
        <w:gridCol w:w="4753"/>
        <w:gridCol w:w="1129"/>
        <w:gridCol w:w="1561"/>
        <w:gridCol w:w="1491"/>
        <w:gridCol w:w="3428"/>
      </w:tblGrid>
      <w:tr w:rsidR="00A35FA2" w:rsidRPr="002C2F98" w:rsidTr="00363CC8">
        <w:trPr>
          <w:trHeight w:val="144"/>
          <w:tblCellSpacing w:w="20" w:type="nil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 w:rsidP="00363CC8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FA2" w:rsidRPr="00363CC8" w:rsidRDefault="00A35FA2" w:rsidP="00363CC8">
            <w:pPr>
              <w:spacing w:after="0"/>
              <w:ind w:left="135"/>
              <w:jc w:val="center"/>
              <w:rPr>
                <w:lang w:val="ru-RU"/>
              </w:rPr>
            </w:pPr>
            <w:r w:rsidRPr="00363C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181" w:type="dxa"/>
            <w:gridSpan w:val="3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 w:rsidP="00363CC8">
            <w:pPr>
              <w:spacing w:after="0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 w:rsidP="00363CC8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35FA2" w:rsidRPr="002C2F98" w:rsidTr="00363C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FA2" w:rsidRPr="002C2F98" w:rsidRDefault="00A35F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FA2" w:rsidRPr="002C2F98" w:rsidRDefault="00A35FA2"/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 w:rsidP="00363CC8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 w:rsidP="00363CC8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 w:rsidP="00363CC8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ческие работы</w:t>
            </w:r>
          </w:p>
          <w:p w:rsidR="00A35FA2" w:rsidRPr="002C2F98" w:rsidRDefault="00A35FA2" w:rsidP="00363CC8">
            <w:pPr>
              <w:spacing w:after="0"/>
              <w:ind w:left="135"/>
              <w:jc w:val="center"/>
            </w:pPr>
          </w:p>
        </w:tc>
        <w:tc>
          <w:tcPr>
            <w:tcW w:w="34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FA2" w:rsidRPr="002C2F98" w:rsidRDefault="00A35FA2"/>
        </w:tc>
      </w:tr>
      <w:tr w:rsidR="00A35FA2" w:rsidRPr="002C2F98" w:rsidTr="00363CC8">
        <w:trPr>
          <w:trHeight w:val="144"/>
          <w:tblCellSpacing w:w="20" w:type="nil"/>
        </w:trPr>
        <w:tc>
          <w:tcPr>
            <w:tcW w:w="13320" w:type="dxa"/>
            <w:gridSpan w:val="6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A35FA2" w:rsidRPr="00BD6C78" w:rsidTr="00363CC8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53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счисления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35FA2" w:rsidRPr="00BD6C78" w:rsidRDefault="00A35FA2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35FA2" w:rsidRPr="00BD6C78" w:rsidTr="00363CC8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53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35FA2" w:rsidRPr="00BD6C78" w:rsidRDefault="00A35FA2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35FA2" w:rsidRPr="002C2F98" w:rsidTr="00363C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6480" w:type="dxa"/>
            <w:gridSpan w:val="3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/>
        </w:tc>
      </w:tr>
      <w:tr w:rsidR="00A35FA2" w:rsidRPr="002C2F98" w:rsidTr="00363CC8">
        <w:trPr>
          <w:trHeight w:val="144"/>
          <w:tblCellSpacing w:w="20" w:type="nil"/>
        </w:trPr>
        <w:tc>
          <w:tcPr>
            <w:tcW w:w="13320" w:type="dxa"/>
            <w:gridSpan w:val="6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2F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Алгоритмы и программирование</w:t>
            </w:r>
          </w:p>
        </w:tc>
      </w:tr>
      <w:tr w:rsidR="00A35FA2" w:rsidRPr="00BD6C78" w:rsidTr="00363CC8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53" w:type="dxa"/>
            <w:tcMar>
              <w:top w:w="50" w:type="dxa"/>
              <w:left w:w="100" w:type="dxa"/>
            </w:tcMar>
            <w:vAlign w:val="center"/>
          </w:tcPr>
          <w:p w:rsidR="00A35FA2" w:rsidRPr="00BD6C78" w:rsidRDefault="00A35FA2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35FA2" w:rsidRPr="00BD6C78" w:rsidRDefault="00A35FA2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35FA2" w:rsidRPr="00BD6C78" w:rsidTr="00363CC8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53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программирования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35FA2" w:rsidRPr="00BD6C78" w:rsidRDefault="00A35FA2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35FA2" w:rsidRPr="00BD6C78" w:rsidTr="00363CC8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753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алгоритмов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35FA2" w:rsidRPr="00BD6C78" w:rsidRDefault="00A35FA2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C2F9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D6C7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35FA2" w:rsidRPr="002C2F98" w:rsidTr="00363C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6480" w:type="dxa"/>
            <w:gridSpan w:val="3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/>
        </w:tc>
      </w:tr>
      <w:tr w:rsidR="00A35FA2" w:rsidRPr="002C2F98" w:rsidTr="00363C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</w:pPr>
          </w:p>
        </w:tc>
      </w:tr>
      <w:tr w:rsidR="00A35FA2" w:rsidRPr="002C2F98" w:rsidTr="00363C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FA2" w:rsidRPr="00BD6C78" w:rsidRDefault="00A35FA2">
            <w:pPr>
              <w:spacing w:after="0"/>
              <w:ind w:left="135"/>
              <w:rPr>
                <w:lang w:val="ru-RU"/>
              </w:rPr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BD6C7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>
            <w:pPr>
              <w:spacing w:after="0"/>
              <w:ind w:left="135"/>
              <w:jc w:val="center"/>
            </w:pPr>
            <w:r w:rsidRPr="002C2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3428" w:type="dxa"/>
            <w:tcMar>
              <w:top w:w="50" w:type="dxa"/>
              <w:left w:w="100" w:type="dxa"/>
            </w:tcMar>
            <w:vAlign w:val="center"/>
          </w:tcPr>
          <w:p w:rsidR="00A35FA2" w:rsidRPr="002C2F98" w:rsidRDefault="00A35FA2"/>
        </w:tc>
      </w:tr>
    </w:tbl>
    <w:p w:rsidR="00A35FA2" w:rsidRDefault="00A35FA2">
      <w:pPr>
        <w:sectPr w:rsidR="00A35F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FA2" w:rsidRPr="00BD6C78" w:rsidRDefault="00A35FA2">
      <w:pPr>
        <w:rPr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End w:id="9"/>
    </w:p>
    <w:sectPr w:rsidR="00A35FA2" w:rsidRPr="00BD6C78" w:rsidSect="007733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3A6"/>
    <w:rsid w:val="000D4161"/>
    <w:rsid w:val="000E6D86"/>
    <w:rsid w:val="002C2F98"/>
    <w:rsid w:val="00344265"/>
    <w:rsid w:val="00363CC8"/>
    <w:rsid w:val="004E6975"/>
    <w:rsid w:val="005F4EC2"/>
    <w:rsid w:val="007733A6"/>
    <w:rsid w:val="008610C7"/>
    <w:rsid w:val="0086502D"/>
    <w:rsid w:val="008944ED"/>
    <w:rsid w:val="00A1258E"/>
    <w:rsid w:val="00A35FA2"/>
    <w:rsid w:val="00BD6C78"/>
    <w:rsid w:val="00C53FFE"/>
    <w:rsid w:val="00E2220E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</w:style>
  <w:style w:type="paragraph" w:styleId="NormalIndent">
    <w:name w:val="Normal Indent"/>
    <w:basedOn w:val="Normal"/>
    <w:uiPriority w:val="99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character" w:styleId="Hyperlink">
    <w:name w:val="Hyperlink"/>
    <w:basedOn w:val="DefaultParagraphFont"/>
    <w:uiPriority w:val="99"/>
    <w:rsid w:val="007733A6"/>
    <w:rPr>
      <w:color w:val="0000FF"/>
      <w:u w:val="single"/>
    </w:rPr>
  </w:style>
  <w:style w:type="table" w:styleId="TableGrid">
    <w:name w:val="Table Grid"/>
    <w:basedOn w:val="TableNormal"/>
    <w:uiPriority w:val="99"/>
    <w:rsid w:val="007733A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5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85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7f418516" TargetMode="External"/><Relationship Id="rId5" Type="http://schemas.openxmlformats.org/officeDocument/2006/relationships/hyperlink" Target="https://m.edsoo.ru/7f41851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.edsoo.ru/7f41851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12</Pages>
  <Words>3277</Words>
  <Characters>18683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2</cp:revision>
  <dcterms:created xsi:type="dcterms:W3CDTF">2024-09-15T14:03:00Z</dcterms:created>
  <dcterms:modified xsi:type="dcterms:W3CDTF">2024-09-15T14:03:00Z</dcterms:modified>
</cp:coreProperties>
</file>